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" o:spid="_x0000_i1027" type="#_x0000_t75" alt="Image00003.jpg" style="width:782.25pt;height:4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" o:spid="_x0000_i1029" type="#_x0000_t75" alt="Image00005.jpg" style="width:782.25pt;height:45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" o:spid="_x0000_i1033" type="#_x0000_t75" alt="Image00009.jpg" style="width:782.25pt;height:45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0" o:spid="_x0000_i1034" type="#_x0000_t75" alt="Image00010.jpg" style="width:782.25pt;height:4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1" o:spid="_x0000_i1035" type="#_x0000_t75" alt="Image00011.jpg" style="width:782.25pt;height:48.7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2" o:spid="_x0000_i1036" type="#_x0000_t75" alt="Image00012.jpg" style="width:782.25pt;height:48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3" o:spid="_x0000_i1037" type="#_x0000_t75" alt="Image00013.jpg" style="width:782.25pt;height:48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4" o:spid="_x0000_i1038" type="#_x0000_t75" alt="Image00014.jpg" style="width:782.25pt;height:48.75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6" o:spid="_x0000_i1040" type="#_x0000_t75" alt="Image00016.jpg" style="width:782.25pt;height:45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0" o:spid="_x0000_i1044" type="#_x0000_t75" alt="Image00020.jpg" style="width:782.25pt;height:45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2" o:spid="_x0000_i1046" type="#_x0000_t75" alt="Image00022.jpg" style="width:782.25pt;height:4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3" o:spid="_x0000_i1047" type="#_x0000_t75" alt="Image00023.jpg" style="width:782.25pt;height:45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4" o:spid="_x0000_i1048" type="#_x0000_t75" alt="Image00024.jpg" style="width:782.25pt;height:4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5" o:spid="_x0000_i1049" type="#_x0000_t75" alt="Image00025.jpg" style="width:782.25pt;height:45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6" o:spid="_x0000_i1050" type="#_x0000_t75" alt="Image00026.jpg" style="width:782.25pt;height:45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29" o:spid="_x0000_i1053" type="#_x0000_t75" alt="Image00029.jpg" style="width:782.25pt;height:4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0" o:spid="_x0000_i1054" type="#_x0000_t75" alt="Image00030.jpg" style="width:782.25pt;height:45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5" o:spid="_x0000_i1059" type="#_x0000_t75" alt="Image00035.jpg" style="width:782.25pt;height:4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6" o:spid="_x0000_i1060" type="#_x0000_t75" alt="Image00036.jpg" style="width:782.25pt;height:45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8" o:spid="_x0000_i1062" type="#_x0000_t75" alt="Image00038.jpg" style="width:782.25pt;height:45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39" o:spid="_x0000_i1063" type="#_x0000_t75" alt="Image00039.jpg" style="width:782.25pt;height:4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1" o:spid="_x0000_i1065" type="#_x0000_t75" alt="Image00041.jpg" style="width:782.25pt;height:4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2" o:spid="_x0000_i1066" type="#_x0000_t75" alt="Image00042.jpg" style="width:782.25pt;height:4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3" o:spid="_x0000_i1067" type="#_x0000_t75" alt="Image00043.jpg" style="width:782.25pt;height:4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4" o:spid="_x0000_i1068" type="#_x0000_t75" alt="Image00044.jpg" style="width:782.25pt;height:45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5" o:spid="_x0000_i1069" type="#_x0000_t75" alt="Image00045.jpg" style="width:782.25pt;height:4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6" o:spid="_x0000_i1070" type="#_x0000_t75" alt="Image00046.jpg" style="width:782.25pt;height:45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49" o:spid="_x0000_i1073" type="#_x0000_t75" alt="Image00049.jpg" style="width:782.25pt;height:45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1" o:spid="_x0000_i1075" type="#_x0000_t75" alt="Image00051.jpg" style="width:782.25pt;height:4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3" o:spid="_x0000_i1077" type="#_x0000_t75" alt="Image00053.jpg" style="width:782.25pt;height:45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4" o:spid="_x0000_i1078" type="#_x0000_t75" alt="Image00054.jpg" style="width:782.25pt;height:45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5" o:spid="_x0000_i1079" type="#_x0000_t75" alt="Image00055.jpg" style="width:782.25pt;height:45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6" o:spid="_x0000_i1080" type="#_x0000_t75" alt="Image00056.jpg" style="width:782.25pt;height:45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7" o:spid="_x0000_i1081" type="#_x0000_t75" alt="Image00057.jpg" style="width:782.25pt;height:4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59" o:spid="_x0000_i1083" type="#_x0000_t75" alt="Image00059.jpg" style="width:782.25pt;height:4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0" o:spid="_x0000_i1084" type="#_x0000_t75" alt="Image00060.jpg" style="width:782.25pt;height:4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1" o:spid="_x0000_i1085" type="#_x0000_t75" alt="Image00061.jpg" style="width:782.25pt;height:4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2" o:spid="_x0000_i1086" type="#_x0000_t75" alt="Image00062.jpg" style="width:782.25pt;height:4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4" o:spid="_x0000_i1088" type="#_x0000_t75" alt="Image00064.jpg" style="width:782.25pt;height:45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5" o:spid="_x0000_i1089" type="#_x0000_t75" alt="Image00065.jpg" style="width:782.25pt;height:45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6" o:spid="_x0000_i1090" type="#_x0000_t75" alt="Image00066.jpg" style="width:782.25pt;height:4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7" o:spid="_x0000_i1091" type="#_x0000_t75" alt="Image00067.jpg" style="width:782.25pt;height:45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8" o:spid="_x0000_i1092" type="#_x0000_t75" alt="Image00068.jpg" style="width:782.25pt;height:4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69" o:spid="_x0000_i1093" type="#_x0000_t75" alt="Image00069.jpg" style="width:782.25pt;height:4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0" o:spid="_x0000_i1094" type="#_x0000_t75" alt="Image00070.jpg" style="width:782.25pt;height:4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1" o:spid="_x0000_i1095" type="#_x0000_t75" alt="Image00071.jpg" style="width:782.25pt;height:45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3" o:spid="_x0000_i1097" type="#_x0000_t75" alt="Image00073.jpg" style="width:782.25pt;height:45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5" o:spid="_x0000_i1099" type="#_x0000_t75" alt="Image00075.jpg" style="width:782.25pt;height:4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6" o:spid="_x0000_i1100" type="#_x0000_t75" alt="Image00076.jpg" style="width:782.25pt;height:45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7" o:spid="_x0000_i1101" type="#_x0000_t75" alt="Image00077.jpg" style="width:782.25pt;height:4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8" o:spid="_x0000_i1102" type="#_x0000_t75" alt="Image00078.jpg" style="width:782.25pt;height:4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79" o:spid="_x0000_i1103" type="#_x0000_t75" alt="Image00079.jpg" style="width:782.25pt;height:48.75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0" o:spid="_x0000_i1104" type="#_x0000_t75" alt="Image00080.jpg" style="width:782.25pt;height:48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1" o:spid="_x0000_i1105" type="#_x0000_t75" alt="Image00081.jpg" style="width:782.25pt;height:48.7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2" o:spid="_x0000_i1106" type="#_x0000_t75" alt="Image00082.jpg" style="width:782.25pt;height:48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3" o:spid="_x0000_i1107" type="#_x0000_t75" alt="Image00083.jpg" style="width:782.25pt;height:45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4" o:spid="_x0000_i1108" type="#_x0000_t75" alt="Image00084.jpg" style="width:782.25pt;height:45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5" o:spid="_x0000_i1109" type="#_x0000_t75" alt="Image00085.jpg" style="width:782.25pt;height:4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6" o:spid="_x0000_i1110" type="#_x0000_t75" alt="Image00086.jpg" style="width:782.25pt;height:45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7" o:spid="_x0000_i1111" type="#_x0000_t75" alt="Image00087.jpg" style="width:782.25pt;height:45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8" o:spid="_x0000_i1112" type="#_x0000_t75" alt="Image00088.jpg" style="width:782.25pt;height:45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89" o:spid="_x0000_i1113" type="#_x0000_t75" alt="Image00089.jpg" style="width:782.25pt;height:45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1" o:spid="_x0000_i1115" type="#_x0000_t75" alt="Image00091.jpg" style="width:782.25pt;height:4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2" o:spid="_x0000_i1116" type="#_x0000_t75" alt="Image00092.jpg" style="width:782.25pt;height:45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3" o:spid="_x0000_i1117" type="#_x0000_t75" alt="Image00093.jpg" style="width:782.25pt;height:48.7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4" o:spid="_x0000_i1118" type="#_x0000_t75" alt="Image00094.jpg" style="width:782.25pt;height:4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6" o:spid="_x0000_i1120" type="#_x0000_t75" alt="Image00096.jpg" style="width:782.25pt;height:45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7" o:spid="_x0000_i1121" type="#_x0000_t75" alt="Image00097.jpg" style="width:782.25pt;height:45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99" o:spid="_x0000_i1123" type="#_x0000_t75" alt="Image00099.jpg" style="width:782.25pt;height:45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00" o:spid="_x0000_i1124" type="#_x0000_t75" alt="Image00100.jpg" style="width:782.25pt;height:4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616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E10624" w:rsidRPr="00611FFA" w:rsidRDefault="00E10624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611FF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0624" w:rsidRPr="00611FFA" w:rsidRDefault="00E10624">
            <w:pPr>
              <w:jc w:val="both"/>
            </w:pPr>
            <w:r w:rsidRPr="00611FFA">
              <w:rPr>
                <w:noProof/>
              </w:rPr>
              <w:pict>
                <v:shape id="Picture 101" o:spid="_x0000_i1125" type="#_x0000_t75" alt="Image00101.jpg" style="width:782.25pt;height:45pt;visibility:visible">
                  <v:imagedata r:id="rId10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E10624" w:rsidRPr="00611FFA" w:rsidRDefault="00E10624"/>
        </w:tc>
      </w:tr>
      <w:tr w:rsidR="00E10624" w:rsidRPr="00611FFA">
        <w:trPr>
          <w:trHeight w:hRule="exact" w:val="1433"/>
        </w:trPr>
        <w:tc>
          <w:tcPr>
            <w:tcW w:w="13425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2150" w:type="dxa"/>
            <w:tcBorders>
              <w:top w:val="single" w:sz="4" w:space="0" w:color="000000"/>
            </w:tcBorders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1432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1433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1433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1433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831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817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</w:tcPr>
          <w:p w:rsidR="00E10624" w:rsidRPr="00611FFA" w:rsidRDefault="00E10624"/>
        </w:tc>
        <w:tc>
          <w:tcPr>
            <w:tcW w:w="57" w:type="dxa"/>
          </w:tcPr>
          <w:p w:rsidR="00E10624" w:rsidRPr="00611FFA" w:rsidRDefault="00E10624"/>
        </w:tc>
      </w:tr>
      <w:tr w:rsidR="00E10624" w:rsidRPr="00611FFA">
        <w:trPr>
          <w:trHeight w:hRule="exact" w:val="444"/>
        </w:trPr>
        <w:tc>
          <w:tcPr>
            <w:tcW w:w="13425" w:type="dxa"/>
          </w:tcPr>
          <w:p w:rsidR="00E10624" w:rsidRPr="00611FFA" w:rsidRDefault="00E10624"/>
        </w:tc>
        <w:tc>
          <w:tcPr>
            <w:tcW w:w="2150" w:type="dxa"/>
            <w:shd w:val="clear" w:color="auto" w:fill="FFFFFF"/>
          </w:tcPr>
          <w:p w:rsidR="00E10624" w:rsidRPr="00611FFA" w:rsidRDefault="00E10624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611FF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11</w:t>
            </w:r>
          </w:p>
        </w:tc>
        <w:tc>
          <w:tcPr>
            <w:tcW w:w="57" w:type="dxa"/>
          </w:tcPr>
          <w:p w:rsidR="00E10624" w:rsidRPr="00611FFA" w:rsidRDefault="00E10624"/>
        </w:tc>
      </w:tr>
    </w:tbl>
    <w:p w:rsidR="00E10624" w:rsidRDefault="00E10624"/>
    <w:sectPr w:rsidR="00E10624" w:rsidSect="00726F0A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26F0A"/>
    <w:rsid w:val="0019456E"/>
    <w:rsid w:val="0048149E"/>
    <w:rsid w:val="00611FFA"/>
    <w:rsid w:val="00726F0A"/>
    <w:rsid w:val="00E10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6F0A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11</Pages>
  <Words>93</Words>
  <Characters>536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2012-01-30T08:29:00Z</dcterms:created>
  <dcterms:modified xsi:type="dcterms:W3CDTF">2012-01-30T08:30:00Z</dcterms:modified>
</cp:coreProperties>
</file>